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Bedfordshire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Bedfordshire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Bedfordshire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Bedfordshire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Bedfordshire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Bedfordshire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North Bedfordshire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Bedfordshire is estimated to be </w:t>
      </w:r>
      <w:r w:rsidRPr="00773DF7">
        <w:rPr>
          <w:rFonts w:ascii="Libre Franklin Light" w:eastAsia="Times New Roman" w:hAnsi="Libre Franklin Light" w:cs="Calibri Light"/>
          <w:b/>
          <w:bCs/>
          <w:color w:val="C45911" w:themeColor="accent2" w:themeShade="BF"/>
        </w:rPr>
        <w:t xml:space="preserve">£1,121,155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Bedfordshire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Bedfordshire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Bedfordshire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Bedfordshire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Bed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Bedfordshire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Bed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Bedfordshire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Bedfordshire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Bed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Bedfordshire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Bedfordshire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Bedfordshire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Bedfordshire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Bedfordshire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Bedfordshire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£1,121,155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Bedfordshire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£18,262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£377,664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£27,054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£7,609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£13,950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£676,616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£1,121,155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Bedfordshire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Bedfordshire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Bedfordshire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Bedfordshire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Bedfordshire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Bedfordshire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Bedfordshire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Bedfordshire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Bedfordshire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Bedfordshire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Bedfordshire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Bedfordshire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5367E34-A70D-46FD-A601-8E8D691C482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